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D9" w:rsidRDefault="00396BD9" w:rsidP="00396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3117</w:t>
      </w:r>
      <w:r>
        <w:rPr>
          <w:b/>
          <w:i/>
          <w:noProof/>
          <w:sz w:val="28"/>
        </w:rPr>
        <w:t>2</w:t>
      </w:r>
    </w:p>
    <w:p w:rsidR="00396BD9" w:rsidRDefault="00396BD9" w:rsidP="00396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:rsidR="0048709E" w:rsidRPr="00396BD9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0B38D9" w:rsidRPr="000B38D9">
        <w:rPr>
          <w:rFonts w:ascii="Arial" w:hAnsi="Arial"/>
          <w:sz w:val="24"/>
        </w:rPr>
        <w:t>7.5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396BD9">
        <w:rPr>
          <w:rFonts w:ascii="Arial" w:hAnsi="Arial"/>
          <w:sz w:val="24"/>
        </w:rPr>
        <w:t>8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</w:t>
      </w:r>
      <w:bookmarkStart w:id="5" w:name="_GoBack"/>
      <w:r>
        <w:t>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61743" w:rsidRPr="00B61743">
        <w:rPr>
          <w:rStyle w:val="PLChar"/>
          <w:sz w:val="20"/>
        </w:rPr>
        <w:t>R5-2</w:t>
      </w:r>
      <w:r w:rsidR="003F4126">
        <w:rPr>
          <w:rStyle w:val="PLChar"/>
          <w:sz w:val="20"/>
        </w:rPr>
        <w:t>31172</w:t>
      </w:r>
      <w:r w:rsidR="00B61743" w:rsidRPr="00B61743">
        <w:rPr>
          <w:rStyle w:val="PLChar"/>
          <w:sz w:val="20"/>
        </w:rPr>
        <w:t xml:space="preserve"> TS 38.523-1 Tracker status after RAN5-9</w:t>
      </w:r>
      <w:r w:rsidR="003F4126">
        <w:rPr>
          <w:rStyle w:val="PLChar"/>
          <w:sz w:val="20"/>
        </w:rPr>
        <w:t>8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3F4126">
        <w:t>8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B61743" w:rsidRPr="005C6844">
        <w:rPr>
          <w:rStyle w:val="af5"/>
        </w:rPr>
        <w:t>R5-2</w:t>
      </w:r>
      <w:r w:rsidR="003F4126">
        <w:rPr>
          <w:rStyle w:val="af5"/>
        </w:rPr>
        <w:t>31170</w:t>
      </w:r>
      <w:r w:rsidR="007F7861">
        <w:t xml:space="preserve"> [</w:t>
      </w:r>
      <w:r w:rsidR="006C2994">
        <w:t>1</w:t>
      </w:r>
      <w:r w:rsidR="003F4126">
        <w:t>9</w:t>
      </w:r>
      <w:r w:rsidR="00717BE6">
        <w:t xml:space="preserve">] which contained the status </w:t>
      </w:r>
      <w:r w:rsidR="00B61743">
        <w:t>before</w:t>
      </w:r>
      <w:r w:rsidR="00EF0169">
        <w:t xml:space="preserve"> </w:t>
      </w:r>
      <w:r w:rsidR="007B7F17">
        <w:t>the RAN5#</w:t>
      </w:r>
      <w:r w:rsidR="00717BE6">
        <w:t>9</w:t>
      </w:r>
      <w:r w:rsidR="003F4126">
        <w:t>8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bookmarkEnd w:id="5"/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af5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</w:t>
      </w:r>
      <w:r>
        <w:t>9</w:t>
      </w:r>
      <w:r>
        <w:t>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53529E" w:rsidRPr="003F4126" w:rsidRDefault="0053529E" w:rsidP="002C7E70"/>
    <w:sectPr w:rsidR="0053529E" w:rsidRPr="003F4126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495" w:rsidRDefault="00A25495">
      <w:r>
        <w:separator/>
      </w:r>
    </w:p>
  </w:endnote>
  <w:endnote w:type="continuationSeparator" w:id="0">
    <w:p w:rsidR="00A25495" w:rsidRDefault="00A2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96BD9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495" w:rsidRDefault="00A25495">
      <w:r>
        <w:separator/>
      </w:r>
    </w:p>
  </w:footnote>
  <w:footnote w:type="continuationSeparator" w:id="0">
    <w:p w:rsidR="00A25495" w:rsidRDefault="00A25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3322B3-CC91-4B48-9EFF-645A0EB1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3626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27</cp:revision>
  <cp:lastPrinted>2009-01-20T12:46:00Z</cp:lastPrinted>
  <dcterms:created xsi:type="dcterms:W3CDTF">2021-06-15T15:09:00Z</dcterms:created>
  <dcterms:modified xsi:type="dcterms:W3CDTF">2023-03-10T15:16:00Z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(3)/V3J49xRXFVgvG3O5gqKh4IniWfMKxYXnMjNHvvl4k4+4FnEV/mqRaayCo/LXAGu1kV1KQEl
++YuADU01N+E1nIQUqY9WKnSgVhm430Vc251wfL/JTmezbHs9FDFCiw5exWmd/w75fvy4Tzy
kNV5tMp40qWyCtEDpCMyAIlwpk3lV9mn78JTFs8skIzOUDTNQEq0oXdA0wSL7ZB/IST0Aay4
tPUVqNjHFT+yhms8M+</vt:lpwstr>
  </property>
  <property fmtid="{D5CDD505-2E9C-101B-9397-08002B2CF9AE}" pid="4" name="_2015_ms_pID_7253431">
    <vt:lpwstr>n34ZBS88YVwDo+jONJmPhmFL64eRit+EmLrxANQ0xaYlUutFkHJoaB
f0JhGNzgMO165X1kOBEBwfS6BplBxdQks0Cjkye2cBbrXkTWWZ7CinyJJ6ivuufeRg8jDwLG
a4nk2NoAtr0Ey5SW0RM3uYvMT7AXSoIEYJg0X3BXPCvS62APoJwJvlVBZfDFXPPtJuD+D+9B
oA+OGQ234jangFt8Rg9SZo5VKJmrvgtQ/l71</vt:lpwstr>
  </property>
  <property fmtid="{D5CDD505-2E9C-101B-9397-08002B2CF9AE}" pid="5" name="_2015_ms_pID_7253432">
    <vt:lpwstr>wEiP1tED3f2cPlKGTZ8Y6Fs=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1678461225</vt:lpwstr>
  </property>
</Properties>
</file>